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1AA09" w14:textId="77777777" w:rsidR="00590345" w:rsidRPr="00C21635" w:rsidRDefault="00590345" w:rsidP="00590345">
      <w:pPr>
        <w:pStyle w:val="2Haupttitel12auto6045"/>
        <w:outlineLvl w:val="0"/>
        <w:rPr>
          <w:lang w:val="de-CH"/>
        </w:rPr>
      </w:pPr>
      <w:r>
        <w:rPr>
          <w:lang w:val="de-CH"/>
        </w:rPr>
        <w:t xml:space="preserve">Bricks AG </w:t>
      </w:r>
    </w:p>
    <w:p w14:paraId="0FB4E0A8" w14:textId="77777777" w:rsidR="00590345" w:rsidRDefault="00590345" w:rsidP="00590345">
      <w:pPr>
        <w:pStyle w:val="2Haupttitel12auto6045"/>
        <w:outlineLvl w:val="0"/>
        <w:rPr>
          <w:rFonts w:ascii="Arial Black" w:hAnsi="Arial Black"/>
          <w:color w:val="auto"/>
        </w:rPr>
      </w:pPr>
    </w:p>
    <w:p w14:paraId="291B4827" w14:textId="77777777" w:rsidR="00590345" w:rsidRPr="0082355E" w:rsidRDefault="00590345" w:rsidP="00590345">
      <w:pPr>
        <w:pStyle w:val="2Haupttitel12auto6045"/>
        <w:outlineLvl w:val="0"/>
        <w:rPr>
          <w:rFonts w:ascii="Arial Black" w:hAnsi="Arial Black"/>
          <w:color w:val="auto"/>
        </w:rPr>
      </w:pPr>
      <w:r>
        <w:rPr>
          <w:rFonts w:ascii="Arial Black" w:hAnsi="Arial Black"/>
          <w:color w:val="auto"/>
        </w:rPr>
        <w:t>Präqualifikation</w:t>
      </w:r>
      <w:r w:rsidRPr="00CB2069">
        <w:rPr>
          <w:rFonts w:ascii="Arial Black" w:hAnsi="Arial Black"/>
          <w:color w:val="auto"/>
        </w:rPr>
        <w:t xml:space="preserve"> </w:t>
      </w:r>
      <w:r>
        <w:rPr>
          <w:rFonts w:ascii="Arial Black" w:hAnsi="Arial Black"/>
          <w:color w:val="auto"/>
        </w:rPr>
        <w:t>Studienauftrag Parkanlage «Jakob-</w:t>
      </w:r>
      <w:proofErr w:type="spellStart"/>
      <w:r>
        <w:rPr>
          <w:rFonts w:ascii="Arial Black" w:hAnsi="Arial Black"/>
          <w:color w:val="auto"/>
        </w:rPr>
        <w:t>Strasse</w:t>
      </w:r>
      <w:proofErr w:type="spellEnd"/>
      <w:r>
        <w:rPr>
          <w:rFonts w:ascii="Arial Black" w:hAnsi="Arial Black"/>
          <w:color w:val="auto"/>
        </w:rPr>
        <w:t xml:space="preserve"> Süd»</w:t>
      </w:r>
    </w:p>
    <w:p w14:paraId="2F9AB1F6" w14:textId="77777777" w:rsidR="00EE33AB" w:rsidRPr="00590345" w:rsidRDefault="00EE33AB" w:rsidP="009039C6">
      <w:pPr>
        <w:rPr>
          <w:rFonts w:ascii="Arial" w:hAnsi="Arial" w:cs="Arial"/>
          <w:sz w:val="18"/>
          <w:lang w:val="de-DE"/>
        </w:rPr>
      </w:pPr>
    </w:p>
    <w:p w14:paraId="5CAA0841" w14:textId="77777777" w:rsidR="00577634" w:rsidRPr="006452D4" w:rsidRDefault="00577634" w:rsidP="009039C6">
      <w:pPr>
        <w:rPr>
          <w:rFonts w:ascii="Arial" w:hAnsi="Arial" w:cs="Arial"/>
          <w:sz w:val="18"/>
        </w:rPr>
      </w:pPr>
    </w:p>
    <w:p w14:paraId="020B86F3" w14:textId="77777777" w:rsidR="00EE33AB" w:rsidRPr="00D50308" w:rsidRDefault="00EE33AB" w:rsidP="009039C6">
      <w:pPr>
        <w:pStyle w:val="berschrift7"/>
        <w:numPr>
          <w:ilvl w:val="0"/>
          <w:numId w:val="0"/>
        </w:numPr>
        <w:tabs>
          <w:tab w:val="right" w:pos="9645"/>
        </w:tabs>
        <w:spacing w:before="0"/>
        <w:jc w:val="right"/>
        <w:rPr>
          <w:rFonts w:cs="Arial"/>
          <w:b/>
          <w:sz w:val="28"/>
          <w:szCs w:val="28"/>
        </w:rPr>
      </w:pPr>
      <w:r w:rsidRPr="00D50308">
        <w:rPr>
          <w:rFonts w:cs="Arial"/>
          <w:b/>
          <w:sz w:val="28"/>
          <w:szCs w:val="28"/>
        </w:rPr>
        <w:t>SELBSTDEKLARATION</w:t>
      </w:r>
    </w:p>
    <w:p w14:paraId="0F44C9E2" w14:textId="77777777" w:rsidR="00391670" w:rsidRDefault="00391670" w:rsidP="009039C6">
      <w:pPr>
        <w:rPr>
          <w:lang w:eastAsia="de-DE"/>
        </w:rPr>
        <w:sectPr w:rsidR="00391670" w:rsidSect="00051687">
          <w:footerReference w:type="even" r:id="rId7"/>
          <w:footerReference w:type="default" r:id="rId8"/>
          <w:headerReference w:type="first" r:id="rId9"/>
          <w:type w:val="continuous"/>
          <w:pgSz w:w="11906" w:h="16838" w:code="9"/>
          <w:pgMar w:top="907" w:right="1141" w:bottom="539" w:left="1414" w:header="0" w:footer="79" w:gutter="0"/>
          <w:cols w:space="708"/>
          <w:titlePg/>
          <w:docGrid w:linePitch="360"/>
        </w:sectPr>
      </w:pPr>
    </w:p>
    <w:p w14:paraId="5D01A005" w14:textId="77777777" w:rsidR="001F7978" w:rsidRPr="00D50308" w:rsidRDefault="001F7978" w:rsidP="009039C6">
      <w:pPr>
        <w:rPr>
          <w:rFonts w:ascii="Arial" w:hAnsi="Arial" w:cs="Arial"/>
          <w:sz w:val="8"/>
          <w:szCs w:val="8"/>
          <w:lang w:eastAsia="de-DE"/>
        </w:rPr>
      </w:pPr>
    </w:p>
    <w:tbl>
      <w:tblPr>
        <w:tblW w:w="935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8221"/>
        <w:gridCol w:w="1134"/>
      </w:tblGrid>
      <w:tr w:rsidR="00051687" w:rsidRPr="009039C6" w14:paraId="6663F844" w14:textId="77777777" w:rsidTr="007A1535">
        <w:trPr>
          <w:trHeight w:hRule="exact" w:val="415"/>
        </w:trPr>
        <w:tc>
          <w:tcPr>
            <w:tcW w:w="8221" w:type="dxa"/>
            <w:tcBorders>
              <w:bottom w:val="single" w:sz="6" w:space="0" w:color="auto"/>
            </w:tcBorders>
            <w:shd w:val="clear" w:color="auto" w:fill="auto"/>
          </w:tcPr>
          <w:p w14:paraId="2264C426" w14:textId="77777777" w:rsidR="00051687" w:rsidRPr="00D5698A" w:rsidRDefault="00051687" w:rsidP="009039C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5A19A" w14:textId="77777777" w:rsidR="00051687" w:rsidRPr="00051687" w:rsidRDefault="00051687" w:rsidP="00051687">
            <w:pPr>
              <w:ind w:left="22" w:right="-57" w:firstLine="12"/>
              <w:rPr>
                <w:rFonts w:ascii="Arial" w:hAnsi="Arial" w:cs="Arial"/>
                <w:sz w:val="18"/>
                <w:szCs w:val="18"/>
              </w:rPr>
            </w:pPr>
            <w:r w:rsidRPr="00051687">
              <w:rPr>
                <w:rFonts w:ascii="Arial" w:hAnsi="Arial" w:cs="Arial"/>
                <w:sz w:val="18"/>
                <w:szCs w:val="18"/>
              </w:rPr>
              <w:t>Antwort:</w:t>
            </w:r>
          </w:p>
          <w:p w14:paraId="4ED54279" w14:textId="77777777" w:rsidR="00051687" w:rsidRPr="009039C6" w:rsidRDefault="00051687" w:rsidP="00051687">
            <w:pPr>
              <w:ind w:left="34"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9039C6">
              <w:rPr>
                <w:rFonts w:ascii="Arial" w:hAnsi="Arial" w:cs="Arial"/>
                <w:sz w:val="18"/>
                <w:szCs w:val="18"/>
              </w:rPr>
              <w:t>Ja / Nein</w:t>
            </w:r>
          </w:p>
        </w:tc>
      </w:tr>
      <w:tr w:rsidR="00051687" w:rsidRPr="009039C6" w14:paraId="0222BF48" w14:textId="77777777" w:rsidTr="002E5935">
        <w:trPr>
          <w:trHeight w:val="284"/>
        </w:trPr>
        <w:tc>
          <w:tcPr>
            <w:tcW w:w="82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384084" w14:textId="77777777" w:rsidR="00051687" w:rsidRPr="009039C6" w:rsidRDefault="00051687" w:rsidP="002E593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039C6">
              <w:rPr>
                <w:rFonts w:ascii="Arial" w:hAnsi="Arial" w:cs="Arial"/>
                <w:b/>
                <w:sz w:val="18"/>
                <w:szCs w:val="18"/>
              </w:rPr>
              <w:t>Arbeitsschutzbestimmungen und Arbeitsbedingungen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D0FCC71" w14:textId="77777777" w:rsidR="00051687" w:rsidRPr="009039C6" w:rsidRDefault="00051687" w:rsidP="009039C6">
            <w:pPr>
              <w:ind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5854" w:rsidRPr="00D5698A" w14:paraId="5B74B1E3" w14:textId="77777777" w:rsidTr="00D85F4C">
        <w:trPr>
          <w:trHeight w:hRule="exact" w:val="680"/>
        </w:trPr>
        <w:tc>
          <w:tcPr>
            <w:tcW w:w="8221" w:type="dxa"/>
            <w:tcBorders>
              <w:bottom w:val="dotted" w:sz="4" w:space="0" w:color="auto"/>
            </w:tcBorders>
            <w:shd w:val="clear" w:color="auto" w:fill="auto"/>
          </w:tcPr>
          <w:p w14:paraId="0A10D16D" w14:textId="77777777" w:rsidR="00A25854" w:rsidRPr="00A25854" w:rsidRDefault="00A25854" w:rsidP="00A25854">
            <w:pPr>
              <w:pStyle w:val="Listenabsatz"/>
              <w:numPr>
                <w:ilvl w:val="0"/>
                <w:numId w:val="9"/>
              </w:numPr>
              <w:ind w:left="110" w:hanging="1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5854">
              <w:rPr>
                <w:rFonts w:ascii="Arial" w:hAnsi="Arial" w:cs="Arial"/>
                <w:sz w:val="18"/>
                <w:szCs w:val="18"/>
              </w:rPr>
              <w:t>Halten Sie die geltenden Arbeitsschutzbestimmungen, die Lohngleichheit für Mann und Frau sowie die Lohn- und Arbeitsbedingungen der Gesamtarbeitsverträge, der Normalarbeitsverträge und bei deren Fehlen die orts- und berufsüblichen Vorschriften ein?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423EF2C7" w14:textId="1BB1736A" w:rsidR="00A25854" w:rsidRPr="00545C95" w:rsidRDefault="00A25854" w:rsidP="00545C95">
            <w:pPr>
              <w:jc w:val="center"/>
              <w:rPr>
                <w:rFonts w:ascii="Arial" w:hAnsi="Arial" w:cs="Arial"/>
              </w:rPr>
            </w:pPr>
          </w:p>
          <w:p w14:paraId="03F4A543" w14:textId="77777777" w:rsidR="00A25854" w:rsidRPr="00D5698A" w:rsidRDefault="00A25854" w:rsidP="009039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698A">
              <w:rPr>
                <w:rFonts w:ascii="Arial" w:hAnsi="Arial" w:cs="Arial"/>
                <w:sz w:val="18"/>
                <w:szCs w:val="18"/>
              </w:rPr>
              <w:t>............</w:t>
            </w:r>
          </w:p>
        </w:tc>
      </w:tr>
      <w:tr w:rsidR="00051687" w:rsidRPr="009039C6" w14:paraId="3183C5FF" w14:textId="77777777" w:rsidTr="002E5935">
        <w:trPr>
          <w:trHeight w:val="284"/>
        </w:trPr>
        <w:tc>
          <w:tcPr>
            <w:tcW w:w="82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D9344C" w14:textId="77777777" w:rsidR="00051687" w:rsidRPr="009039C6" w:rsidRDefault="00051687" w:rsidP="002E593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039C6">
              <w:rPr>
                <w:rFonts w:ascii="Arial" w:hAnsi="Arial" w:cs="Arial"/>
                <w:b/>
                <w:sz w:val="18"/>
                <w:szCs w:val="18"/>
              </w:rPr>
              <w:t>Steuern und Sozialabgaben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5B8117C" w14:textId="77777777" w:rsidR="00051687" w:rsidRPr="009039C6" w:rsidRDefault="00051687" w:rsidP="009039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5854" w:rsidRPr="00D5698A" w14:paraId="6B701AE0" w14:textId="77777777" w:rsidTr="00545C95">
        <w:trPr>
          <w:trHeight w:hRule="exact" w:val="461"/>
        </w:trPr>
        <w:tc>
          <w:tcPr>
            <w:tcW w:w="8221" w:type="dxa"/>
            <w:tcBorders>
              <w:bottom w:val="dotted" w:sz="4" w:space="0" w:color="auto"/>
            </w:tcBorders>
            <w:shd w:val="clear" w:color="auto" w:fill="auto"/>
          </w:tcPr>
          <w:p w14:paraId="274F9C88" w14:textId="72F5DE99" w:rsidR="00545C95" w:rsidRPr="00545C95" w:rsidRDefault="00A25854" w:rsidP="00545C95">
            <w:pPr>
              <w:pStyle w:val="Listenabsatz"/>
              <w:numPr>
                <w:ilvl w:val="0"/>
                <w:numId w:val="9"/>
              </w:numPr>
              <w:ind w:left="110" w:hanging="1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698A">
              <w:rPr>
                <w:rFonts w:ascii="Arial" w:hAnsi="Arial" w:cs="Arial"/>
                <w:sz w:val="18"/>
                <w:szCs w:val="18"/>
              </w:rPr>
              <w:t>Haben Sie alle fälligen Gemeinde-, Kantons- und Bundessteuern bezahlt?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2FA3DC85" w14:textId="206FC9D0" w:rsidR="00545C95" w:rsidRPr="00D85F4C" w:rsidRDefault="00545C95" w:rsidP="00545C95">
            <w:pPr>
              <w:jc w:val="center"/>
              <w:rPr>
                <w:rFonts w:ascii="Arial" w:hAnsi="Arial" w:cs="Arial"/>
              </w:rPr>
            </w:pPr>
          </w:p>
          <w:p w14:paraId="3434DF87" w14:textId="3C4FB222" w:rsidR="00A25854" w:rsidRPr="00D5698A" w:rsidRDefault="00545C95" w:rsidP="00545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698A">
              <w:rPr>
                <w:rFonts w:ascii="Arial" w:hAnsi="Arial" w:cs="Arial"/>
                <w:sz w:val="18"/>
                <w:szCs w:val="18"/>
              </w:rPr>
              <w:t>………..</w:t>
            </w:r>
          </w:p>
        </w:tc>
      </w:tr>
      <w:tr w:rsidR="00A25854" w:rsidRPr="00D5698A" w14:paraId="19DB1DE6" w14:textId="77777777" w:rsidTr="00D85F4C">
        <w:trPr>
          <w:trHeight w:hRule="exact" w:val="510"/>
        </w:trPr>
        <w:tc>
          <w:tcPr>
            <w:tcW w:w="82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17B318" w14:textId="1ACFD843" w:rsidR="00A25854" w:rsidRPr="00545C95" w:rsidRDefault="00A25854" w:rsidP="00545C95">
            <w:pPr>
              <w:pStyle w:val="Listenabsatz"/>
              <w:numPr>
                <w:ilvl w:val="0"/>
                <w:numId w:val="9"/>
              </w:numPr>
              <w:ind w:left="110" w:hanging="1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698A">
              <w:rPr>
                <w:rFonts w:ascii="Arial" w:hAnsi="Arial" w:cs="Arial"/>
                <w:sz w:val="18"/>
                <w:szCs w:val="18"/>
              </w:rPr>
              <w:t>Haben Sie die fällige Mehrwertsteuer bezahlt?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3E8ADE" w14:textId="77777777" w:rsidR="00A25854" w:rsidRPr="00D85F4C" w:rsidRDefault="00A25854" w:rsidP="009039C6">
            <w:pPr>
              <w:jc w:val="center"/>
              <w:rPr>
                <w:rFonts w:ascii="Arial" w:hAnsi="Arial" w:cs="Arial"/>
              </w:rPr>
            </w:pPr>
          </w:p>
          <w:p w14:paraId="736236BE" w14:textId="77777777" w:rsidR="00A25854" w:rsidRPr="00D5698A" w:rsidRDefault="00A25854" w:rsidP="009039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698A">
              <w:rPr>
                <w:rFonts w:ascii="Arial" w:hAnsi="Arial" w:cs="Arial"/>
                <w:sz w:val="18"/>
                <w:szCs w:val="18"/>
              </w:rPr>
              <w:t>………..</w:t>
            </w:r>
          </w:p>
        </w:tc>
      </w:tr>
      <w:tr w:rsidR="00A25854" w:rsidRPr="00D5698A" w14:paraId="24B57AE4" w14:textId="77777777" w:rsidTr="00D85F4C">
        <w:trPr>
          <w:trHeight w:hRule="exact" w:val="510"/>
        </w:trPr>
        <w:tc>
          <w:tcPr>
            <w:tcW w:w="8221" w:type="dxa"/>
            <w:tcBorders>
              <w:top w:val="dotted" w:sz="4" w:space="0" w:color="auto"/>
              <w:bottom w:val="single" w:sz="6" w:space="0" w:color="auto"/>
            </w:tcBorders>
            <w:shd w:val="clear" w:color="auto" w:fill="auto"/>
          </w:tcPr>
          <w:p w14:paraId="0616B23C" w14:textId="77777777" w:rsidR="00A25854" w:rsidRPr="00A25854" w:rsidRDefault="00A25854" w:rsidP="00A25854">
            <w:pPr>
              <w:pStyle w:val="Listenabsatz"/>
              <w:numPr>
                <w:ilvl w:val="0"/>
                <w:numId w:val="9"/>
              </w:numPr>
              <w:ind w:left="110" w:hanging="1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698A">
              <w:rPr>
                <w:rFonts w:ascii="Arial" w:hAnsi="Arial" w:cs="Arial"/>
                <w:sz w:val="18"/>
                <w:szCs w:val="18"/>
              </w:rPr>
              <w:t>Haben Sie die fälligen Sozialversicherungsbeiträge (AHV, IV, EO, FAK, ALV, BVG und UVG) einschliesslich der vom Lohn abgezogenen Arbeitnehmeranteile bezahlt?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6" w:space="0" w:color="auto"/>
            </w:tcBorders>
            <w:shd w:val="clear" w:color="auto" w:fill="auto"/>
          </w:tcPr>
          <w:p w14:paraId="2FC06BAF" w14:textId="77777777" w:rsidR="00A25854" w:rsidRPr="00D85F4C" w:rsidRDefault="00A25854" w:rsidP="009039C6">
            <w:pPr>
              <w:jc w:val="center"/>
              <w:rPr>
                <w:rFonts w:ascii="Arial" w:hAnsi="Arial" w:cs="Arial"/>
              </w:rPr>
            </w:pPr>
          </w:p>
          <w:p w14:paraId="03EFE1C8" w14:textId="77777777" w:rsidR="00A25854" w:rsidRPr="00D5698A" w:rsidRDefault="00A25854" w:rsidP="009039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698A">
              <w:rPr>
                <w:rFonts w:ascii="Arial" w:hAnsi="Arial" w:cs="Arial"/>
                <w:sz w:val="18"/>
                <w:szCs w:val="18"/>
              </w:rPr>
              <w:t>………..</w:t>
            </w:r>
          </w:p>
        </w:tc>
      </w:tr>
      <w:tr w:rsidR="00051687" w:rsidRPr="009039C6" w14:paraId="14871953" w14:textId="77777777" w:rsidTr="002E5935">
        <w:trPr>
          <w:trHeight w:hRule="exact" w:val="284"/>
        </w:trPr>
        <w:tc>
          <w:tcPr>
            <w:tcW w:w="82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38505F" w14:textId="77777777" w:rsidR="00051687" w:rsidRPr="009039C6" w:rsidRDefault="00051687" w:rsidP="002E593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039C6">
              <w:rPr>
                <w:rFonts w:ascii="Arial" w:hAnsi="Arial" w:cs="Arial"/>
                <w:b/>
                <w:sz w:val="18"/>
                <w:szCs w:val="18"/>
              </w:rPr>
              <w:t>Konkursverfahren / Pfändung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8703AA8" w14:textId="77777777" w:rsidR="00051687" w:rsidRPr="009039C6" w:rsidRDefault="00051687" w:rsidP="009039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5854" w:rsidRPr="00D5698A" w14:paraId="58C661F8" w14:textId="77777777" w:rsidTr="00D85F4C">
        <w:trPr>
          <w:trHeight w:hRule="exact" w:val="510"/>
        </w:trPr>
        <w:tc>
          <w:tcPr>
            <w:tcW w:w="8221" w:type="dxa"/>
            <w:tcBorders>
              <w:bottom w:val="single" w:sz="6" w:space="0" w:color="auto"/>
            </w:tcBorders>
            <w:shd w:val="clear" w:color="auto" w:fill="auto"/>
          </w:tcPr>
          <w:p w14:paraId="1DE333E9" w14:textId="77777777" w:rsidR="00A25854" w:rsidRPr="00D5698A" w:rsidRDefault="00A25854" w:rsidP="00A25854">
            <w:pPr>
              <w:pStyle w:val="Listenabsatz"/>
              <w:numPr>
                <w:ilvl w:val="0"/>
                <w:numId w:val="9"/>
              </w:numPr>
              <w:ind w:left="110" w:hanging="1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698A">
              <w:rPr>
                <w:rFonts w:ascii="Arial" w:hAnsi="Arial" w:cs="Arial"/>
                <w:sz w:val="18"/>
                <w:szCs w:val="18"/>
              </w:rPr>
              <w:t>Können Sie bestätigen, dass gegen Sie kein Konkursverfahren läuft und dass bei Ihnen in den vergangenen 12</w:t>
            </w:r>
            <w:r>
              <w:rPr>
                <w:rFonts w:ascii="Arial" w:hAnsi="Arial" w:cs="Arial"/>
                <w:sz w:val="18"/>
                <w:szCs w:val="18"/>
              </w:rPr>
              <w:t xml:space="preserve"> Mo</w:t>
            </w:r>
            <w:r w:rsidRPr="00D5698A">
              <w:rPr>
                <w:rFonts w:ascii="Arial" w:hAnsi="Arial" w:cs="Arial"/>
                <w:sz w:val="18"/>
                <w:szCs w:val="18"/>
              </w:rPr>
              <w:t>naten keine Pfändung vollzogen worden ist?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04B324F" w14:textId="77777777" w:rsidR="00A25854" w:rsidRPr="00D85F4C" w:rsidRDefault="00A25854" w:rsidP="009039C6">
            <w:pPr>
              <w:jc w:val="center"/>
              <w:rPr>
                <w:rFonts w:ascii="Arial" w:hAnsi="Arial" w:cs="Arial"/>
              </w:rPr>
            </w:pPr>
          </w:p>
          <w:p w14:paraId="4FD5D12C" w14:textId="77777777" w:rsidR="00A25854" w:rsidRPr="00D5698A" w:rsidRDefault="00A25854" w:rsidP="009039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698A">
              <w:rPr>
                <w:rFonts w:ascii="Arial" w:hAnsi="Arial" w:cs="Arial"/>
                <w:sz w:val="18"/>
                <w:szCs w:val="18"/>
              </w:rPr>
              <w:t>………..</w:t>
            </w:r>
          </w:p>
        </w:tc>
      </w:tr>
    </w:tbl>
    <w:p w14:paraId="4DA950E4" w14:textId="77777777" w:rsidR="002620B3" w:rsidRDefault="002620B3" w:rsidP="00051687">
      <w:pPr>
        <w:pStyle w:val="Default"/>
        <w:spacing w:before="2"/>
        <w:ind w:left="426"/>
        <w:rPr>
          <w:rFonts w:ascii="Arial" w:hAnsi="Arial" w:cs="Arial"/>
          <w:color w:val="auto"/>
          <w:sz w:val="18"/>
          <w:szCs w:val="18"/>
        </w:rPr>
      </w:pPr>
    </w:p>
    <w:p w14:paraId="739126F2" w14:textId="77777777" w:rsidR="009039C6" w:rsidRPr="009039C6" w:rsidRDefault="009039C6" w:rsidP="00051687">
      <w:pPr>
        <w:pStyle w:val="Default"/>
        <w:spacing w:before="2"/>
        <w:ind w:left="426"/>
        <w:rPr>
          <w:rFonts w:ascii="Arial" w:hAnsi="Arial" w:cs="Arial"/>
          <w:color w:val="auto"/>
          <w:sz w:val="18"/>
          <w:szCs w:val="18"/>
        </w:rPr>
      </w:pPr>
      <w:r w:rsidRPr="009039C6">
        <w:rPr>
          <w:rFonts w:ascii="Arial" w:hAnsi="Arial" w:cs="Arial"/>
          <w:color w:val="auto"/>
          <w:sz w:val="18"/>
          <w:szCs w:val="18"/>
        </w:rPr>
        <w:t>Das Unternehmen ermächtigt die Steuerorgane, die Einrichtungen der Sozialversicherungen, die paritätischen Berufskommissionen und andere öffentliche Organe ausdrücklich, auch entgegen allfällig anders lautenden Gesetzesbestimmungen - Auskünfte im Zusammenhang mit obigen Fragen zu erteilen.</w:t>
      </w:r>
    </w:p>
    <w:p w14:paraId="2290163D" w14:textId="77777777" w:rsidR="0095553A" w:rsidRPr="005D6D7F" w:rsidRDefault="0095553A" w:rsidP="00051687">
      <w:pPr>
        <w:ind w:left="426"/>
        <w:rPr>
          <w:rFonts w:ascii="Arial" w:hAnsi="Arial" w:cs="Arial"/>
          <w:sz w:val="12"/>
          <w:szCs w:val="12"/>
        </w:rPr>
      </w:pPr>
    </w:p>
    <w:p w14:paraId="0CB1F39C" w14:textId="77777777" w:rsidR="00461DCE" w:rsidRDefault="00461DCE" w:rsidP="00051687">
      <w:pPr>
        <w:ind w:left="426"/>
        <w:rPr>
          <w:rFonts w:ascii="Arial" w:hAnsi="Arial" w:cs="Arial"/>
          <w:sz w:val="12"/>
          <w:szCs w:val="12"/>
        </w:rPr>
      </w:pPr>
    </w:p>
    <w:p w14:paraId="21DB6C29" w14:textId="77777777" w:rsidR="002620B3" w:rsidRDefault="002620B3" w:rsidP="00051687">
      <w:pPr>
        <w:ind w:left="426"/>
        <w:rPr>
          <w:rFonts w:ascii="Arial" w:hAnsi="Arial" w:cs="Arial"/>
          <w:sz w:val="12"/>
          <w:szCs w:val="12"/>
        </w:rPr>
      </w:pPr>
    </w:p>
    <w:p w14:paraId="79D1151E" w14:textId="77777777" w:rsidR="002620B3" w:rsidRDefault="002620B3" w:rsidP="00051687">
      <w:pPr>
        <w:ind w:left="426"/>
        <w:rPr>
          <w:rFonts w:ascii="Arial" w:hAnsi="Arial" w:cs="Arial"/>
          <w:sz w:val="12"/>
          <w:szCs w:val="12"/>
        </w:rPr>
      </w:pPr>
    </w:p>
    <w:p w14:paraId="652410E3" w14:textId="77777777" w:rsidR="002E5935" w:rsidRPr="005D6D7F" w:rsidRDefault="002E5935" w:rsidP="00051687">
      <w:pPr>
        <w:ind w:left="426"/>
        <w:rPr>
          <w:rFonts w:ascii="Arial" w:hAnsi="Arial" w:cs="Arial"/>
          <w:sz w:val="12"/>
          <w:szCs w:val="12"/>
        </w:rPr>
      </w:pPr>
    </w:p>
    <w:p w14:paraId="33A8D15F" w14:textId="77777777" w:rsidR="00B661BD" w:rsidRPr="00782692" w:rsidRDefault="00B661BD" w:rsidP="002E5935">
      <w:pPr>
        <w:tabs>
          <w:tab w:val="left" w:pos="4536"/>
        </w:tabs>
        <w:ind w:left="426"/>
        <w:rPr>
          <w:rFonts w:ascii="Arial" w:hAnsi="Arial" w:cs="Arial"/>
          <w:sz w:val="18"/>
          <w:szCs w:val="18"/>
        </w:rPr>
      </w:pPr>
      <w:r w:rsidRPr="00C2325B">
        <w:rPr>
          <w:rFonts w:ascii="Arial" w:hAnsi="Arial" w:cs="Arial"/>
          <w:sz w:val="18"/>
          <w:szCs w:val="18"/>
        </w:rPr>
        <w:t>Ort und Datum:</w:t>
      </w:r>
      <w:r w:rsidRPr="00C2325B">
        <w:rPr>
          <w:rFonts w:ascii="Arial" w:hAnsi="Arial" w:cs="Arial"/>
          <w:sz w:val="18"/>
          <w:szCs w:val="18"/>
        </w:rPr>
        <w:tab/>
      </w:r>
      <w:r w:rsidR="00782692" w:rsidRPr="00782692">
        <w:rPr>
          <w:rFonts w:ascii="Arial" w:hAnsi="Arial" w:cs="Arial"/>
          <w:sz w:val="18"/>
          <w:szCs w:val="18"/>
        </w:rPr>
        <w:t>Team</w:t>
      </w:r>
      <w:r w:rsidRPr="00782692">
        <w:rPr>
          <w:rFonts w:ascii="Arial" w:hAnsi="Arial" w:cs="Arial"/>
          <w:b/>
          <w:sz w:val="18"/>
          <w:szCs w:val="18"/>
        </w:rPr>
        <w:t>*</w:t>
      </w:r>
      <w:r w:rsidRPr="00782692">
        <w:rPr>
          <w:rFonts w:ascii="Arial" w:hAnsi="Arial" w:cs="Arial"/>
          <w:sz w:val="18"/>
          <w:szCs w:val="18"/>
        </w:rPr>
        <w:t xml:space="preserve"> (Stempel und Unterschrift)</w:t>
      </w:r>
      <w:r w:rsidR="002831EA" w:rsidRPr="00782692">
        <w:rPr>
          <w:rFonts w:ascii="Arial" w:hAnsi="Arial" w:cs="Arial"/>
          <w:sz w:val="18"/>
          <w:szCs w:val="18"/>
        </w:rPr>
        <w:t>:</w:t>
      </w:r>
    </w:p>
    <w:p w14:paraId="6E74FB7B" w14:textId="77777777" w:rsidR="006B47B5" w:rsidRPr="00782692" w:rsidRDefault="006B47B5" w:rsidP="00051687">
      <w:pPr>
        <w:tabs>
          <w:tab w:val="left" w:pos="5387"/>
        </w:tabs>
        <w:ind w:left="426"/>
        <w:rPr>
          <w:rFonts w:ascii="Arial" w:hAnsi="Arial" w:cs="Arial"/>
          <w:sz w:val="18"/>
          <w:szCs w:val="18"/>
        </w:rPr>
      </w:pPr>
    </w:p>
    <w:p w14:paraId="18E092F3" w14:textId="77777777" w:rsidR="008B3B61" w:rsidRPr="00782692" w:rsidRDefault="008B3B61" w:rsidP="00051687">
      <w:pPr>
        <w:tabs>
          <w:tab w:val="left" w:pos="5387"/>
        </w:tabs>
        <w:ind w:left="426"/>
        <w:rPr>
          <w:rFonts w:ascii="Arial" w:hAnsi="Arial" w:cs="Arial"/>
          <w:sz w:val="18"/>
          <w:szCs w:val="18"/>
        </w:rPr>
      </w:pPr>
    </w:p>
    <w:p w14:paraId="7A723217" w14:textId="77777777" w:rsidR="00B661BD" w:rsidRPr="00782692" w:rsidRDefault="00B661BD" w:rsidP="00051687">
      <w:pPr>
        <w:tabs>
          <w:tab w:val="left" w:pos="5387"/>
        </w:tabs>
        <w:ind w:left="426"/>
        <w:rPr>
          <w:rFonts w:ascii="Arial" w:hAnsi="Arial" w:cs="Arial"/>
          <w:sz w:val="18"/>
          <w:szCs w:val="18"/>
        </w:rPr>
      </w:pPr>
    </w:p>
    <w:p w14:paraId="09F896F1" w14:textId="77777777" w:rsidR="00B661BD" w:rsidRPr="00782692" w:rsidRDefault="00B661BD" w:rsidP="002E5935">
      <w:pPr>
        <w:tabs>
          <w:tab w:val="left" w:pos="4536"/>
        </w:tabs>
        <w:ind w:left="426"/>
        <w:rPr>
          <w:rFonts w:ascii="Arial" w:hAnsi="Arial" w:cs="Arial"/>
          <w:sz w:val="18"/>
          <w:szCs w:val="18"/>
        </w:rPr>
      </w:pPr>
      <w:r w:rsidRPr="00782692">
        <w:rPr>
          <w:rFonts w:ascii="Arial" w:hAnsi="Arial" w:cs="Arial"/>
          <w:sz w:val="18"/>
          <w:szCs w:val="18"/>
        </w:rPr>
        <w:t>..................................................................</w:t>
      </w:r>
      <w:r w:rsidRPr="00782692">
        <w:rPr>
          <w:rFonts w:ascii="Arial" w:hAnsi="Arial" w:cs="Arial"/>
          <w:sz w:val="18"/>
          <w:szCs w:val="18"/>
        </w:rPr>
        <w:tab/>
        <w:t>..........................................................</w:t>
      </w:r>
      <w:r w:rsidR="002E5935" w:rsidRPr="00782692">
        <w:rPr>
          <w:rFonts w:ascii="Arial" w:hAnsi="Arial" w:cs="Arial"/>
          <w:sz w:val="18"/>
          <w:szCs w:val="18"/>
        </w:rPr>
        <w:t>.................</w:t>
      </w:r>
      <w:r w:rsidRPr="00782692">
        <w:rPr>
          <w:rFonts w:ascii="Arial" w:hAnsi="Arial" w:cs="Arial"/>
          <w:sz w:val="18"/>
          <w:szCs w:val="18"/>
        </w:rPr>
        <w:t>.............................</w:t>
      </w:r>
    </w:p>
    <w:p w14:paraId="20C35553" w14:textId="77777777" w:rsidR="00B661BD" w:rsidRDefault="002E5935" w:rsidP="002E5935">
      <w:pPr>
        <w:tabs>
          <w:tab w:val="left" w:pos="4536"/>
        </w:tabs>
        <w:ind w:left="426"/>
        <w:rPr>
          <w:rFonts w:ascii="Arial" w:hAnsi="Arial" w:cs="Arial"/>
          <w:sz w:val="16"/>
          <w:szCs w:val="16"/>
        </w:rPr>
      </w:pPr>
      <w:r w:rsidRPr="00782692">
        <w:rPr>
          <w:rFonts w:ascii="Arial" w:hAnsi="Arial" w:cs="Arial"/>
          <w:sz w:val="14"/>
          <w:szCs w:val="14"/>
        </w:rPr>
        <w:tab/>
      </w:r>
      <w:r w:rsidR="00B661BD" w:rsidRPr="00782692">
        <w:rPr>
          <w:rFonts w:ascii="Arial" w:hAnsi="Arial" w:cs="Arial"/>
          <w:sz w:val="14"/>
          <w:szCs w:val="14"/>
        </w:rPr>
        <w:t xml:space="preserve">* </w:t>
      </w:r>
      <w:r w:rsidR="005844DD">
        <w:rPr>
          <w:rFonts w:ascii="Arial" w:hAnsi="Arial" w:cs="Arial"/>
          <w:sz w:val="14"/>
          <w:szCs w:val="14"/>
        </w:rPr>
        <w:t>durch alle Schlüsselpersonen zu</w:t>
      </w:r>
      <w:r w:rsidR="00B661BD" w:rsidRPr="00782692">
        <w:rPr>
          <w:rFonts w:ascii="Arial" w:hAnsi="Arial" w:cs="Arial"/>
          <w:sz w:val="14"/>
          <w:szCs w:val="14"/>
        </w:rPr>
        <w:t xml:space="preserve"> unterschreiben</w:t>
      </w:r>
    </w:p>
    <w:sectPr w:rsidR="00B661BD" w:rsidSect="00051687">
      <w:type w:val="continuous"/>
      <w:pgSz w:w="11906" w:h="16838" w:code="9"/>
      <w:pgMar w:top="907" w:right="1133" w:bottom="709" w:left="993" w:header="0" w:footer="51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B9ECB" w14:textId="77777777" w:rsidR="007E434D" w:rsidRDefault="007E434D">
      <w:r>
        <w:separator/>
      </w:r>
    </w:p>
  </w:endnote>
  <w:endnote w:type="continuationSeparator" w:id="0">
    <w:p w14:paraId="43AC6918" w14:textId="77777777" w:rsidR="007E434D" w:rsidRDefault="007E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ctora LH Light">
    <w:altName w:val="Vectora LT Std Ligh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ctora LH Blac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7E1D" w14:textId="77777777" w:rsidR="005128E5" w:rsidRDefault="005128E5" w:rsidP="00C02C1E">
    <w:pPr>
      <w:pStyle w:val="Fuzeile"/>
      <w:jc w:val="right"/>
    </w:pPr>
    <w:r w:rsidRPr="002D6AA9">
      <w:rPr>
        <w:rFonts w:ascii="Arial" w:hAnsi="Arial" w:cs="Arial"/>
        <w:sz w:val="16"/>
        <w:szCs w:val="16"/>
      </w:rPr>
      <w:t xml:space="preserve">Seite </w:t>
    </w:r>
    <w:r w:rsidRPr="002D6AA9">
      <w:rPr>
        <w:rFonts w:ascii="Arial" w:hAnsi="Arial" w:cs="Arial"/>
        <w:sz w:val="16"/>
        <w:szCs w:val="16"/>
      </w:rPr>
      <w:fldChar w:fldCharType="begin"/>
    </w:r>
    <w:r w:rsidRPr="002D6AA9">
      <w:rPr>
        <w:rFonts w:ascii="Arial" w:hAnsi="Arial" w:cs="Arial"/>
        <w:sz w:val="16"/>
        <w:szCs w:val="16"/>
      </w:rPr>
      <w:instrText xml:space="preserve"> PAGE </w:instrText>
    </w:r>
    <w:r w:rsidRPr="002D6AA9">
      <w:rPr>
        <w:rFonts w:ascii="Arial" w:hAnsi="Arial" w:cs="Arial"/>
        <w:sz w:val="16"/>
        <w:szCs w:val="16"/>
      </w:rPr>
      <w:fldChar w:fldCharType="separate"/>
    </w:r>
    <w:r w:rsidR="00E66145">
      <w:rPr>
        <w:rFonts w:ascii="Arial" w:hAnsi="Arial" w:cs="Arial"/>
        <w:noProof/>
        <w:sz w:val="16"/>
        <w:szCs w:val="16"/>
      </w:rPr>
      <w:t>2</w:t>
    </w:r>
    <w:r w:rsidRPr="002D6AA9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 w:rsidRPr="002D6AA9">
      <w:rPr>
        <w:rFonts w:ascii="Arial" w:hAnsi="Arial" w:cs="Arial"/>
        <w:sz w:val="16"/>
        <w:szCs w:val="16"/>
      </w:rPr>
      <w:fldChar w:fldCharType="begin"/>
    </w:r>
    <w:r w:rsidRPr="002D6AA9">
      <w:rPr>
        <w:rFonts w:ascii="Arial" w:hAnsi="Arial" w:cs="Arial"/>
        <w:sz w:val="16"/>
        <w:szCs w:val="16"/>
      </w:rPr>
      <w:instrText xml:space="preserve"> NUMPAGES </w:instrText>
    </w:r>
    <w:r w:rsidRPr="002D6AA9">
      <w:rPr>
        <w:rFonts w:ascii="Arial" w:hAnsi="Arial" w:cs="Arial"/>
        <w:sz w:val="16"/>
        <w:szCs w:val="16"/>
      </w:rPr>
      <w:fldChar w:fldCharType="separate"/>
    </w:r>
    <w:r w:rsidR="00B9027F">
      <w:rPr>
        <w:rFonts w:ascii="Arial" w:hAnsi="Arial" w:cs="Arial"/>
        <w:noProof/>
        <w:sz w:val="16"/>
        <w:szCs w:val="16"/>
      </w:rPr>
      <w:t>1</w:t>
    </w:r>
    <w:r w:rsidRPr="002D6AA9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A9E66" w14:textId="77777777" w:rsidR="005128E5" w:rsidRPr="0065198B" w:rsidRDefault="005128E5" w:rsidP="00C67B1F">
    <w:pPr>
      <w:pStyle w:val="Fuzeile"/>
      <w:tabs>
        <w:tab w:val="clear" w:pos="4536"/>
        <w:tab w:val="clear" w:pos="9072"/>
        <w:tab w:val="right" w:pos="9354"/>
      </w:tabs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Formular Selbstdeklaration / Bestätigungen der Anbietenden − 06.2010</w:t>
    </w:r>
    <w:r>
      <w:rPr>
        <w:rFonts w:ascii="Arial" w:hAnsi="Arial" w:cs="Arial"/>
        <w:sz w:val="12"/>
        <w:szCs w:val="12"/>
      </w:rPr>
      <w:tab/>
    </w:r>
    <w:r w:rsidRPr="0065198B">
      <w:rPr>
        <w:rFonts w:ascii="Arial" w:hAnsi="Arial" w:cs="Arial"/>
        <w:sz w:val="12"/>
        <w:szCs w:val="12"/>
      </w:rPr>
      <w:t xml:space="preserve">Seite </w:t>
    </w:r>
    <w:r w:rsidRPr="0065198B">
      <w:rPr>
        <w:rFonts w:ascii="Arial" w:hAnsi="Arial" w:cs="Arial"/>
        <w:sz w:val="12"/>
        <w:szCs w:val="12"/>
      </w:rPr>
      <w:fldChar w:fldCharType="begin"/>
    </w:r>
    <w:r w:rsidRPr="0065198B">
      <w:rPr>
        <w:rFonts w:ascii="Arial" w:hAnsi="Arial" w:cs="Arial"/>
        <w:sz w:val="12"/>
        <w:szCs w:val="12"/>
      </w:rPr>
      <w:instrText xml:space="preserve"> PAGE </w:instrText>
    </w:r>
    <w:r w:rsidRPr="0065198B">
      <w:rPr>
        <w:rFonts w:ascii="Arial" w:hAnsi="Arial" w:cs="Arial"/>
        <w:sz w:val="12"/>
        <w:szCs w:val="12"/>
      </w:rPr>
      <w:fldChar w:fldCharType="separate"/>
    </w:r>
    <w:r w:rsidR="00D85F4C">
      <w:rPr>
        <w:rFonts w:ascii="Arial" w:hAnsi="Arial" w:cs="Arial"/>
        <w:noProof/>
        <w:sz w:val="12"/>
        <w:szCs w:val="12"/>
      </w:rPr>
      <w:t>2</w:t>
    </w:r>
    <w:r w:rsidRPr="0065198B">
      <w:rPr>
        <w:rFonts w:ascii="Arial" w:hAnsi="Arial" w:cs="Arial"/>
        <w:sz w:val="12"/>
        <w:szCs w:val="12"/>
      </w:rPr>
      <w:fldChar w:fldCharType="end"/>
    </w:r>
    <w:r w:rsidRPr="0065198B">
      <w:rPr>
        <w:rFonts w:ascii="Arial" w:hAnsi="Arial" w:cs="Arial"/>
        <w:sz w:val="12"/>
        <w:szCs w:val="12"/>
      </w:rPr>
      <w:t>/</w:t>
    </w:r>
    <w:r w:rsidRPr="0065198B">
      <w:rPr>
        <w:rFonts w:ascii="Arial" w:hAnsi="Arial" w:cs="Arial"/>
        <w:sz w:val="12"/>
        <w:szCs w:val="12"/>
      </w:rPr>
      <w:fldChar w:fldCharType="begin"/>
    </w:r>
    <w:r w:rsidRPr="0065198B">
      <w:rPr>
        <w:rFonts w:ascii="Arial" w:hAnsi="Arial" w:cs="Arial"/>
        <w:sz w:val="12"/>
        <w:szCs w:val="12"/>
      </w:rPr>
      <w:instrText xml:space="preserve"> NUMPAGES </w:instrText>
    </w:r>
    <w:r w:rsidRPr="0065198B">
      <w:rPr>
        <w:rFonts w:ascii="Arial" w:hAnsi="Arial" w:cs="Arial"/>
        <w:sz w:val="12"/>
        <w:szCs w:val="12"/>
      </w:rPr>
      <w:fldChar w:fldCharType="separate"/>
    </w:r>
    <w:r w:rsidR="00B9027F">
      <w:rPr>
        <w:rFonts w:ascii="Arial" w:hAnsi="Arial" w:cs="Arial"/>
        <w:noProof/>
        <w:sz w:val="12"/>
        <w:szCs w:val="12"/>
      </w:rPr>
      <w:t>1</w:t>
    </w:r>
    <w:r w:rsidRPr="0065198B">
      <w:rPr>
        <w:rFonts w:ascii="Arial" w:hAnsi="Arial"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82C82" w14:textId="77777777" w:rsidR="007E434D" w:rsidRDefault="007E434D">
      <w:r>
        <w:separator/>
      </w:r>
    </w:p>
  </w:footnote>
  <w:footnote w:type="continuationSeparator" w:id="0">
    <w:p w14:paraId="3E899A0D" w14:textId="77777777" w:rsidR="007E434D" w:rsidRDefault="007E4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BD980" w14:textId="77777777" w:rsidR="00127A77" w:rsidRDefault="00127A77" w:rsidP="00127A77">
    <w:pPr>
      <w:pStyle w:val="Kopfzeile71060light"/>
      <w:tabs>
        <w:tab w:val="clear" w:pos="6804"/>
        <w:tab w:val="clear" w:pos="7655"/>
        <w:tab w:val="left" w:pos="8505"/>
        <w:tab w:val="left" w:pos="9356"/>
      </w:tabs>
      <w:ind w:left="5103" w:right="-1729"/>
      <w:rPr>
        <w:rFonts w:ascii="Helvetica" w:hAnsi="Helvetica"/>
      </w:rPr>
    </w:pPr>
  </w:p>
  <w:p w14:paraId="06D3A7A8" w14:textId="77777777" w:rsidR="00127A77" w:rsidRDefault="00127A77" w:rsidP="00127A77">
    <w:pPr>
      <w:pStyle w:val="Kopfzeile71060light"/>
      <w:tabs>
        <w:tab w:val="clear" w:pos="6804"/>
        <w:tab w:val="clear" w:pos="7655"/>
        <w:tab w:val="left" w:pos="8505"/>
        <w:tab w:val="left" w:pos="9356"/>
      </w:tabs>
      <w:ind w:left="5103" w:right="-1729"/>
      <w:rPr>
        <w:rFonts w:ascii="Helvetica" w:hAnsi="Helvetica"/>
      </w:rPr>
    </w:pPr>
  </w:p>
  <w:p w14:paraId="00D390F2" w14:textId="77777777" w:rsidR="00127A77" w:rsidRDefault="00127A77" w:rsidP="00127A77">
    <w:pPr>
      <w:pStyle w:val="Kopfzeile71060light"/>
      <w:tabs>
        <w:tab w:val="clear" w:pos="6804"/>
        <w:tab w:val="clear" w:pos="7655"/>
        <w:tab w:val="left" w:pos="8505"/>
        <w:tab w:val="left" w:pos="9356"/>
      </w:tabs>
      <w:ind w:left="5103" w:right="-1729"/>
      <w:rPr>
        <w:rFonts w:ascii="Helvetica" w:hAnsi="Helvetica"/>
      </w:rPr>
    </w:pPr>
  </w:p>
  <w:p w14:paraId="07439663" w14:textId="77777777" w:rsidR="00590345" w:rsidRPr="00031C15" w:rsidRDefault="00590345" w:rsidP="00590345">
    <w:pPr>
      <w:pStyle w:val="Kopfzeile71060light"/>
      <w:tabs>
        <w:tab w:val="clear" w:pos="6804"/>
        <w:tab w:val="clear" w:pos="7655"/>
        <w:tab w:val="left" w:pos="8505"/>
        <w:tab w:val="left" w:pos="9356"/>
      </w:tabs>
      <w:ind w:left="5103" w:right="-1729"/>
      <w:rPr>
        <w:rFonts w:ascii="Helvetica" w:hAnsi="Helvetica"/>
      </w:rPr>
    </w:pPr>
    <w:r>
      <w:rPr>
        <w:rFonts w:ascii="Helvetica" w:hAnsi="Helvetica"/>
      </w:rPr>
      <w:t>Stadt Biel: Parkanlage «Jakob-</w:t>
    </w:r>
    <w:proofErr w:type="spellStart"/>
    <w:r>
      <w:rPr>
        <w:rFonts w:ascii="Helvetica" w:hAnsi="Helvetica"/>
      </w:rPr>
      <w:t>Strasse</w:t>
    </w:r>
    <w:proofErr w:type="spellEnd"/>
    <w:r>
      <w:rPr>
        <w:rFonts w:ascii="Helvetica" w:hAnsi="Helvetica"/>
      </w:rPr>
      <w:t xml:space="preserve"> Süd»</w:t>
    </w:r>
  </w:p>
  <w:p w14:paraId="46ED0A70" w14:textId="77777777" w:rsidR="00590345" w:rsidRPr="00031C15" w:rsidRDefault="00590345" w:rsidP="00590345">
    <w:pPr>
      <w:pStyle w:val="Kopfzeile71060light"/>
      <w:tabs>
        <w:tab w:val="clear" w:pos="6804"/>
        <w:tab w:val="clear" w:pos="7655"/>
        <w:tab w:val="left" w:pos="8505"/>
        <w:tab w:val="left" w:pos="9356"/>
      </w:tabs>
      <w:ind w:left="5103" w:right="-1729"/>
      <w:rPr>
        <w:rFonts w:ascii="Helvetica" w:hAnsi="Helvetica"/>
      </w:rPr>
    </w:pPr>
    <w:r>
      <w:rPr>
        <w:rFonts w:ascii="Helvetica" w:hAnsi="Helvetica"/>
      </w:rPr>
      <w:t>Studienauftrag Parkanlage</w:t>
    </w:r>
  </w:p>
  <w:p w14:paraId="0EB6468E" w14:textId="77777777" w:rsidR="00590345" w:rsidRDefault="00590345" w:rsidP="00590345">
    <w:pPr>
      <w:pStyle w:val="Kopfzeile71060light"/>
      <w:tabs>
        <w:tab w:val="clear" w:pos="6804"/>
        <w:tab w:val="clear" w:pos="7655"/>
        <w:tab w:val="left" w:pos="8505"/>
        <w:tab w:val="left" w:pos="9356"/>
      </w:tabs>
      <w:ind w:left="5103" w:right="-1729"/>
      <w:rPr>
        <w:rFonts w:ascii="Helvetica" w:hAnsi="Helvetica"/>
      </w:rPr>
    </w:pPr>
    <w:r>
      <w:rPr>
        <w:rFonts w:ascii="Helvetica" w:hAnsi="Helvetica"/>
      </w:rPr>
      <w:t>Präqualifikation Studienauftrag</w:t>
    </w:r>
  </w:p>
  <w:p w14:paraId="2DB0BC3C" w14:textId="77777777" w:rsidR="00127A77" w:rsidRDefault="00127A77" w:rsidP="00127A77">
    <w:pPr>
      <w:pStyle w:val="Kopfzeile"/>
      <w:tabs>
        <w:tab w:val="left" w:pos="6521"/>
      </w:tabs>
    </w:pPr>
  </w:p>
  <w:p w14:paraId="7032054A" w14:textId="77777777" w:rsidR="00127A77" w:rsidRDefault="00127A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berschrift1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915EF8"/>
    <w:multiLevelType w:val="hybridMultilevel"/>
    <w:tmpl w:val="52C4AAB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67EDF"/>
    <w:multiLevelType w:val="hybridMultilevel"/>
    <w:tmpl w:val="05EEE2C0"/>
    <w:lvl w:ilvl="0" w:tplc="2BD4B126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29064E"/>
    <w:multiLevelType w:val="hybridMultilevel"/>
    <w:tmpl w:val="05444F9A"/>
    <w:lvl w:ilvl="0" w:tplc="08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E52C6D"/>
    <w:multiLevelType w:val="hybridMultilevel"/>
    <w:tmpl w:val="F81CD342"/>
    <w:lvl w:ilvl="0" w:tplc="41AA8126">
      <w:start w:val="1"/>
      <w:numFmt w:val="bullet"/>
      <w:lvlText w:val=""/>
      <w:lvlJc w:val="left"/>
      <w:pPr>
        <w:tabs>
          <w:tab w:val="num" w:pos="782"/>
        </w:tabs>
        <w:ind w:left="782" w:hanging="357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E13BB"/>
    <w:multiLevelType w:val="hybridMultilevel"/>
    <w:tmpl w:val="27A68510"/>
    <w:lvl w:ilvl="0" w:tplc="2BD4B126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C151F1"/>
    <w:multiLevelType w:val="multilevel"/>
    <w:tmpl w:val="05444F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804A1E"/>
    <w:multiLevelType w:val="singleLevel"/>
    <w:tmpl w:val="26BA150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A592EFB"/>
    <w:multiLevelType w:val="hybridMultilevel"/>
    <w:tmpl w:val="3EC22D06"/>
    <w:lvl w:ilvl="0" w:tplc="0BFC243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F19"/>
    <w:rsid w:val="00000F2B"/>
    <w:rsid w:val="000021B9"/>
    <w:rsid w:val="000031A7"/>
    <w:rsid w:val="000072ED"/>
    <w:rsid w:val="00025773"/>
    <w:rsid w:val="00051687"/>
    <w:rsid w:val="000638B0"/>
    <w:rsid w:val="00067167"/>
    <w:rsid w:val="0008302A"/>
    <w:rsid w:val="0008586B"/>
    <w:rsid w:val="000A0F07"/>
    <w:rsid w:val="000A11B9"/>
    <w:rsid w:val="000B2555"/>
    <w:rsid w:val="000B29AC"/>
    <w:rsid w:val="000B6D03"/>
    <w:rsid w:val="000C635E"/>
    <w:rsid w:val="001079B3"/>
    <w:rsid w:val="00110BE9"/>
    <w:rsid w:val="001272F1"/>
    <w:rsid w:val="00127A77"/>
    <w:rsid w:val="001352C1"/>
    <w:rsid w:val="00142383"/>
    <w:rsid w:val="001467DF"/>
    <w:rsid w:val="00161948"/>
    <w:rsid w:val="001923A8"/>
    <w:rsid w:val="001C0A4C"/>
    <w:rsid w:val="001D5E17"/>
    <w:rsid w:val="001D7DC2"/>
    <w:rsid w:val="001E4153"/>
    <w:rsid w:val="001E6C25"/>
    <w:rsid w:val="001F2FA2"/>
    <w:rsid w:val="001F7978"/>
    <w:rsid w:val="002001B1"/>
    <w:rsid w:val="00206AC0"/>
    <w:rsid w:val="002211B5"/>
    <w:rsid w:val="002260C1"/>
    <w:rsid w:val="0022665E"/>
    <w:rsid w:val="00242294"/>
    <w:rsid w:val="00244949"/>
    <w:rsid w:val="00250F4B"/>
    <w:rsid w:val="00251816"/>
    <w:rsid w:val="00253A38"/>
    <w:rsid w:val="002620B3"/>
    <w:rsid w:val="00272085"/>
    <w:rsid w:val="00282ADF"/>
    <w:rsid w:val="002830DC"/>
    <w:rsid w:val="002831EA"/>
    <w:rsid w:val="00294510"/>
    <w:rsid w:val="002954DD"/>
    <w:rsid w:val="00296D01"/>
    <w:rsid w:val="002A3220"/>
    <w:rsid w:val="002D66B3"/>
    <w:rsid w:val="002D6AA9"/>
    <w:rsid w:val="002E5935"/>
    <w:rsid w:val="002F375F"/>
    <w:rsid w:val="002F417C"/>
    <w:rsid w:val="00323D17"/>
    <w:rsid w:val="00334287"/>
    <w:rsid w:val="00340E19"/>
    <w:rsid w:val="00362EA2"/>
    <w:rsid w:val="0037327E"/>
    <w:rsid w:val="003779B6"/>
    <w:rsid w:val="00383483"/>
    <w:rsid w:val="0038578E"/>
    <w:rsid w:val="003875FD"/>
    <w:rsid w:val="00391670"/>
    <w:rsid w:val="003A4991"/>
    <w:rsid w:val="003A65BF"/>
    <w:rsid w:val="003B1310"/>
    <w:rsid w:val="003B6525"/>
    <w:rsid w:val="003D10FC"/>
    <w:rsid w:val="003D11EF"/>
    <w:rsid w:val="003D1BB5"/>
    <w:rsid w:val="003D3066"/>
    <w:rsid w:val="003F48DF"/>
    <w:rsid w:val="00433332"/>
    <w:rsid w:val="0043346A"/>
    <w:rsid w:val="00440BE5"/>
    <w:rsid w:val="00446ACE"/>
    <w:rsid w:val="004513F8"/>
    <w:rsid w:val="00461DCE"/>
    <w:rsid w:val="00463879"/>
    <w:rsid w:val="00490E44"/>
    <w:rsid w:val="004953C5"/>
    <w:rsid w:val="004A16F5"/>
    <w:rsid w:val="004B1139"/>
    <w:rsid w:val="004D685C"/>
    <w:rsid w:val="004E3095"/>
    <w:rsid w:val="004F317C"/>
    <w:rsid w:val="005128E5"/>
    <w:rsid w:val="00514573"/>
    <w:rsid w:val="00536781"/>
    <w:rsid w:val="00545C95"/>
    <w:rsid w:val="00567159"/>
    <w:rsid w:val="00571E74"/>
    <w:rsid w:val="00577634"/>
    <w:rsid w:val="00580BAF"/>
    <w:rsid w:val="005844DD"/>
    <w:rsid w:val="00590345"/>
    <w:rsid w:val="00590481"/>
    <w:rsid w:val="005B7A5F"/>
    <w:rsid w:val="005C4BBB"/>
    <w:rsid w:val="005D6D7F"/>
    <w:rsid w:val="005E1BD7"/>
    <w:rsid w:val="005F3B24"/>
    <w:rsid w:val="00631AD2"/>
    <w:rsid w:val="0063667B"/>
    <w:rsid w:val="0065198B"/>
    <w:rsid w:val="00652D8C"/>
    <w:rsid w:val="00661EBA"/>
    <w:rsid w:val="006650DA"/>
    <w:rsid w:val="00667667"/>
    <w:rsid w:val="00676250"/>
    <w:rsid w:val="00676FBF"/>
    <w:rsid w:val="00683225"/>
    <w:rsid w:val="00683FC1"/>
    <w:rsid w:val="00687044"/>
    <w:rsid w:val="006935C6"/>
    <w:rsid w:val="006B47B5"/>
    <w:rsid w:val="006B7E52"/>
    <w:rsid w:val="006C19EA"/>
    <w:rsid w:val="006C36A4"/>
    <w:rsid w:val="006D0515"/>
    <w:rsid w:val="006E23F3"/>
    <w:rsid w:val="006E6961"/>
    <w:rsid w:val="006E7B4C"/>
    <w:rsid w:val="006F4BCE"/>
    <w:rsid w:val="006F5AFE"/>
    <w:rsid w:val="00704BC0"/>
    <w:rsid w:val="0070689F"/>
    <w:rsid w:val="00712EE9"/>
    <w:rsid w:val="00713B3B"/>
    <w:rsid w:val="00721F5D"/>
    <w:rsid w:val="00721F99"/>
    <w:rsid w:val="0073176B"/>
    <w:rsid w:val="007620D1"/>
    <w:rsid w:val="007808F5"/>
    <w:rsid w:val="00782692"/>
    <w:rsid w:val="007A1535"/>
    <w:rsid w:val="007A58B9"/>
    <w:rsid w:val="007B4F5B"/>
    <w:rsid w:val="007C74D4"/>
    <w:rsid w:val="007E434D"/>
    <w:rsid w:val="007F23E3"/>
    <w:rsid w:val="007F305F"/>
    <w:rsid w:val="007F502D"/>
    <w:rsid w:val="00823F00"/>
    <w:rsid w:val="00842BCA"/>
    <w:rsid w:val="008476CA"/>
    <w:rsid w:val="00852A9D"/>
    <w:rsid w:val="00862DE7"/>
    <w:rsid w:val="008653D9"/>
    <w:rsid w:val="00886A41"/>
    <w:rsid w:val="008A644F"/>
    <w:rsid w:val="008B3B61"/>
    <w:rsid w:val="008B6AD1"/>
    <w:rsid w:val="008B7447"/>
    <w:rsid w:val="008C16D1"/>
    <w:rsid w:val="008C3509"/>
    <w:rsid w:val="008C5664"/>
    <w:rsid w:val="008D5F4E"/>
    <w:rsid w:val="008F37EA"/>
    <w:rsid w:val="008F60E3"/>
    <w:rsid w:val="009039C6"/>
    <w:rsid w:val="00904A9D"/>
    <w:rsid w:val="00911BC9"/>
    <w:rsid w:val="00912C76"/>
    <w:rsid w:val="00923A07"/>
    <w:rsid w:val="00936FE3"/>
    <w:rsid w:val="009403A8"/>
    <w:rsid w:val="009428E4"/>
    <w:rsid w:val="00942F8E"/>
    <w:rsid w:val="00943696"/>
    <w:rsid w:val="0095553A"/>
    <w:rsid w:val="00967CC1"/>
    <w:rsid w:val="0097584C"/>
    <w:rsid w:val="00976000"/>
    <w:rsid w:val="00977DAF"/>
    <w:rsid w:val="009820E4"/>
    <w:rsid w:val="00983240"/>
    <w:rsid w:val="00993DFE"/>
    <w:rsid w:val="00997186"/>
    <w:rsid w:val="00997CAB"/>
    <w:rsid w:val="009C16EB"/>
    <w:rsid w:val="009C4E0C"/>
    <w:rsid w:val="009C4E56"/>
    <w:rsid w:val="009D55DE"/>
    <w:rsid w:val="009D7302"/>
    <w:rsid w:val="00A11C26"/>
    <w:rsid w:val="00A1600D"/>
    <w:rsid w:val="00A20BBA"/>
    <w:rsid w:val="00A24F72"/>
    <w:rsid w:val="00A25854"/>
    <w:rsid w:val="00A357E9"/>
    <w:rsid w:val="00A37937"/>
    <w:rsid w:val="00A4111A"/>
    <w:rsid w:val="00A47868"/>
    <w:rsid w:val="00A55189"/>
    <w:rsid w:val="00A825EC"/>
    <w:rsid w:val="00A82C52"/>
    <w:rsid w:val="00A923FA"/>
    <w:rsid w:val="00A959EC"/>
    <w:rsid w:val="00AA53CB"/>
    <w:rsid w:val="00AA74CF"/>
    <w:rsid w:val="00AC455C"/>
    <w:rsid w:val="00AE5544"/>
    <w:rsid w:val="00AE6E0C"/>
    <w:rsid w:val="00AE6F19"/>
    <w:rsid w:val="00AE727F"/>
    <w:rsid w:val="00AF2F58"/>
    <w:rsid w:val="00AF7E92"/>
    <w:rsid w:val="00B11B6F"/>
    <w:rsid w:val="00B17F25"/>
    <w:rsid w:val="00B322ED"/>
    <w:rsid w:val="00B403A5"/>
    <w:rsid w:val="00B53F6A"/>
    <w:rsid w:val="00B62B71"/>
    <w:rsid w:val="00B661BD"/>
    <w:rsid w:val="00B70E47"/>
    <w:rsid w:val="00B83250"/>
    <w:rsid w:val="00B9027F"/>
    <w:rsid w:val="00B934ED"/>
    <w:rsid w:val="00B9351D"/>
    <w:rsid w:val="00BA219F"/>
    <w:rsid w:val="00BA653E"/>
    <w:rsid w:val="00BB461E"/>
    <w:rsid w:val="00BD364A"/>
    <w:rsid w:val="00BE29A4"/>
    <w:rsid w:val="00BE75F6"/>
    <w:rsid w:val="00C0126E"/>
    <w:rsid w:val="00C02C1E"/>
    <w:rsid w:val="00C03317"/>
    <w:rsid w:val="00C040A8"/>
    <w:rsid w:val="00C11342"/>
    <w:rsid w:val="00C175BC"/>
    <w:rsid w:val="00C2321F"/>
    <w:rsid w:val="00C2325B"/>
    <w:rsid w:val="00C279E7"/>
    <w:rsid w:val="00C458B1"/>
    <w:rsid w:val="00C63EA3"/>
    <w:rsid w:val="00C67B1F"/>
    <w:rsid w:val="00C703BF"/>
    <w:rsid w:val="00C71909"/>
    <w:rsid w:val="00C752CC"/>
    <w:rsid w:val="00CD2BE5"/>
    <w:rsid w:val="00CE0918"/>
    <w:rsid w:val="00CF4FFE"/>
    <w:rsid w:val="00D14D4B"/>
    <w:rsid w:val="00D2304C"/>
    <w:rsid w:val="00D24E9F"/>
    <w:rsid w:val="00D36164"/>
    <w:rsid w:val="00D439F7"/>
    <w:rsid w:val="00D50308"/>
    <w:rsid w:val="00D56575"/>
    <w:rsid w:val="00D5698A"/>
    <w:rsid w:val="00D8236F"/>
    <w:rsid w:val="00D85F4C"/>
    <w:rsid w:val="00D96FF8"/>
    <w:rsid w:val="00DA1230"/>
    <w:rsid w:val="00DA2FA9"/>
    <w:rsid w:val="00DA3275"/>
    <w:rsid w:val="00DB12D9"/>
    <w:rsid w:val="00DB4A60"/>
    <w:rsid w:val="00DD1EF9"/>
    <w:rsid w:val="00DD21CF"/>
    <w:rsid w:val="00DD6798"/>
    <w:rsid w:val="00DE2512"/>
    <w:rsid w:val="00DE3C3B"/>
    <w:rsid w:val="00E0135A"/>
    <w:rsid w:val="00E01B86"/>
    <w:rsid w:val="00E02BAB"/>
    <w:rsid w:val="00E40BDB"/>
    <w:rsid w:val="00E607FD"/>
    <w:rsid w:val="00E66145"/>
    <w:rsid w:val="00E774F5"/>
    <w:rsid w:val="00E800A8"/>
    <w:rsid w:val="00E950ED"/>
    <w:rsid w:val="00EA0D7B"/>
    <w:rsid w:val="00EA4047"/>
    <w:rsid w:val="00EB0957"/>
    <w:rsid w:val="00EB46F9"/>
    <w:rsid w:val="00EC0E9A"/>
    <w:rsid w:val="00EC1D82"/>
    <w:rsid w:val="00EC4D8B"/>
    <w:rsid w:val="00EC5B2B"/>
    <w:rsid w:val="00EC7B66"/>
    <w:rsid w:val="00ED6382"/>
    <w:rsid w:val="00EE33AB"/>
    <w:rsid w:val="00EF1B73"/>
    <w:rsid w:val="00EF2143"/>
    <w:rsid w:val="00F0250E"/>
    <w:rsid w:val="00F06BC3"/>
    <w:rsid w:val="00F11D26"/>
    <w:rsid w:val="00F16BDA"/>
    <w:rsid w:val="00F25DE9"/>
    <w:rsid w:val="00F27A33"/>
    <w:rsid w:val="00F41D50"/>
    <w:rsid w:val="00F86462"/>
    <w:rsid w:val="00F87505"/>
    <w:rsid w:val="00F90D7A"/>
    <w:rsid w:val="00F940B7"/>
    <w:rsid w:val="00FB701C"/>
    <w:rsid w:val="00FD0EBE"/>
    <w:rsid w:val="00FD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;"/>
  <w14:docId w14:val="654BAD38"/>
  <w15:docId w15:val="{F4566F40-B99B-D643-A308-B7E3E6565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B661BD"/>
    <w:pPr>
      <w:keepNext/>
      <w:numPr>
        <w:numId w:val="5"/>
      </w:numPr>
      <w:tabs>
        <w:tab w:val="left" w:pos="5557"/>
      </w:tabs>
      <w:spacing w:before="240" w:after="60"/>
      <w:outlineLvl w:val="0"/>
    </w:pPr>
    <w:rPr>
      <w:rFonts w:ascii="Arial" w:hAnsi="Arial"/>
      <w:b/>
      <w:kern w:val="28"/>
      <w:sz w:val="28"/>
      <w:szCs w:val="20"/>
      <w:lang w:eastAsia="de-DE"/>
    </w:rPr>
  </w:style>
  <w:style w:type="paragraph" w:styleId="berschrift2">
    <w:name w:val="heading 2"/>
    <w:basedOn w:val="Standard"/>
    <w:next w:val="Standard"/>
    <w:qFormat/>
    <w:rsid w:val="00B661BD"/>
    <w:pPr>
      <w:keepNext/>
      <w:numPr>
        <w:ilvl w:val="1"/>
        <w:numId w:val="5"/>
      </w:numPr>
      <w:tabs>
        <w:tab w:val="left" w:pos="5557"/>
      </w:tabs>
      <w:spacing w:before="240" w:after="60"/>
      <w:outlineLvl w:val="1"/>
    </w:pPr>
    <w:rPr>
      <w:rFonts w:ascii="Arial" w:hAnsi="Arial"/>
      <w:b/>
      <w:i/>
      <w:szCs w:val="20"/>
      <w:lang w:eastAsia="de-DE"/>
    </w:rPr>
  </w:style>
  <w:style w:type="paragraph" w:styleId="berschrift3">
    <w:name w:val="heading 3"/>
    <w:basedOn w:val="Standard"/>
    <w:next w:val="Standard"/>
    <w:qFormat/>
    <w:rsid w:val="00B661BD"/>
    <w:pPr>
      <w:keepNext/>
      <w:numPr>
        <w:ilvl w:val="2"/>
        <w:numId w:val="5"/>
      </w:numPr>
      <w:tabs>
        <w:tab w:val="left" w:pos="5557"/>
      </w:tabs>
      <w:spacing w:before="240" w:after="60"/>
      <w:outlineLvl w:val="2"/>
    </w:pPr>
    <w:rPr>
      <w:rFonts w:ascii="Arial" w:hAnsi="Arial"/>
      <w:szCs w:val="20"/>
      <w:lang w:eastAsia="de-DE"/>
    </w:rPr>
  </w:style>
  <w:style w:type="paragraph" w:styleId="berschrift4">
    <w:name w:val="heading 4"/>
    <w:basedOn w:val="Standard"/>
    <w:next w:val="Standard"/>
    <w:qFormat/>
    <w:rsid w:val="00B661BD"/>
    <w:pPr>
      <w:keepNext/>
      <w:numPr>
        <w:ilvl w:val="3"/>
        <w:numId w:val="5"/>
      </w:numPr>
      <w:tabs>
        <w:tab w:val="left" w:pos="5557"/>
      </w:tabs>
      <w:spacing w:before="240" w:after="60"/>
      <w:outlineLvl w:val="3"/>
    </w:pPr>
    <w:rPr>
      <w:rFonts w:ascii="Arial" w:hAnsi="Arial"/>
      <w:b/>
      <w:szCs w:val="20"/>
      <w:lang w:eastAsia="de-DE"/>
    </w:rPr>
  </w:style>
  <w:style w:type="paragraph" w:styleId="berschrift5">
    <w:name w:val="heading 5"/>
    <w:basedOn w:val="Standard"/>
    <w:next w:val="Standard"/>
    <w:qFormat/>
    <w:rsid w:val="00B661BD"/>
    <w:pPr>
      <w:numPr>
        <w:ilvl w:val="4"/>
        <w:numId w:val="5"/>
      </w:numPr>
      <w:tabs>
        <w:tab w:val="left" w:pos="5557"/>
      </w:tabs>
      <w:spacing w:before="240" w:after="60"/>
      <w:outlineLvl w:val="4"/>
    </w:pPr>
    <w:rPr>
      <w:rFonts w:ascii="Arial" w:hAnsi="Arial"/>
      <w:sz w:val="22"/>
      <w:szCs w:val="20"/>
      <w:lang w:eastAsia="de-DE"/>
    </w:rPr>
  </w:style>
  <w:style w:type="paragraph" w:styleId="berschrift6">
    <w:name w:val="heading 6"/>
    <w:basedOn w:val="Standard"/>
    <w:next w:val="Standard"/>
    <w:qFormat/>
    <w:rsid w:val="00B661BD"/>
    <w:pPr>
      <w:numPr>
        <w:ilvl w:val="5"/>
        <w:numId w:val="5"/>
      </w:numPr>
      <w:tabs>
        <w:tab w:val="left" w:pos="5557"/>
      </w:tabs>
      <w:spacing w:before="240" w:after="60"/>
      <w:outlineLvl w:val="5"/>
    </w:pPr>
    <w:rPr>
      <w:i/>
      <w:sz w:val="22"/>
      <w:szCs w:val="20"/>
      <w:lang w:eastAsia="de-DE"/>
    </w:rPr>
  </w:style>
  <w:style w:type="paragraph" w:styleId="berschrift7">
    <w:name w:val="heading 7"/>
    <w:basedOn w:val="Standard"/>
    <w:next w:val="Standard"/>
    <w:qFormat/>
    <w:rsid w:val="00B661BD"/>
    <w:pPr>
      <w:numPr>
        <w:ilvl w:val="6"/>
        <w:numId w:val="5"/>
      </w:numPr>
      <w:tabs>
        <w:tab w:val="left" w:pos="5557"/>
      </w:tabs>
      <w:spacing w:before="240" w:after="60"/>
      <w:outlineLvl w:val="6"/>
    </w:pPr>
    <w:rPr>
      <w:rFonts w:ascii="Arial" w:hAnsi="Arial"/>
      <w:sz w:val="20"/>
      <w:szCs w:val="20"/>
      <w:lang w:eastAsia="de-DE"/>
    </w:rPr>
  </w:style>
  <w:style w:type="paragraph" w:styleId="berschrift8">
    <w:name w:val="heading 8"/>
    <w:basedOn w:val="Standard"/>
    <w:next w:val="Standard"/>
    <w:qFormat/>
    <w:rsid w:val="00B661BD"/>
    <w:pPr>
      <w:numPr>
        <w:ilvl w:val="7"/>
        <w:numId w:val="5"/>
      </w:numPr>
      <w:tabs>
        <w:tab w:val="left" w:pos="5557"/>
      </w:tabs>
      <w:spacing w:before="240" w:after="60"/>
      <w:outlineLvl w:val="7"/>
    </w:pPr>
    <w:rPr>
      <w:rFonts w:ascii="Arial" w:hAnsi="Arial"/>
      <w:i/>
      <w:sz w:val="20"/>
      <w:szCs w:val="20"/>
      <w:lang w:eastAsia="de-DE"/>
    </w:rPr>
  </w:style>
  <w:style w:type="paragraph" w:styleId="berschrift9">
    <w:name w:val="heading 9"/>
    <w:basedOn w:val="Standard"/>
    <w:next w:val="Standard"/>
    <w:qFormat/>
    <w:rsid w:val="00B661BD"/>
    <w:pPr>
      <w:numPr>
        <w:ilvl w:val="8"/>
        <w:numId w:val="5"/>
      </w:numPr>
      <w:tabs>
        <w:tab w:val="left" w:pos="5557"/>
      </w:tabs>
      <w:spacing w:before="240" w:after="60"/>
      <w:outlineLvl w:val="8"/>
    </w:pPr>
    <w:rPr>
      <w:rFonts w:ascii="Arial" w:hAnsi="Arial"/>
      <w:b/>
      <w:i/>
      <w:sz w:val="18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E251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E251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E2512"/>
  </w:style>
  <w:style w:type="character" w:styleId="Hyperlink">
    <w:name w:val="Hyperlink"/>
    <w:rsid w:val="00000F2B"/>
    <w:rPr>
      <w:color w:val="0000FF"/>
      <w:u w:val="single"/>
    </w:rPr>
  </w:style>
  <w:style w:type="table" w:styleId="Tabellenraster">
    <w:name w:val="Table Grid"/>
    <w:basedOn w:val="NormaleTabelle"/>
    <w:rsid w:val="00E60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142383"/>
    <w:rPr>
      <w:sz w:val="16"/>
      <w:szCs w:val="16"/>
    </w:rPr>
  </w:style>
  <w:style w:type="paragraph" w:styleId="Kommentartext">
    <w:name w:val="annotation text"/>
    <w:basedOn w:val="Standard"/>
    <w:semiHidden/>
    <w:rsid w:val="0014238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142383"/>
    <w:rPr>
      <w:b/>
      <w:bCs/>
    </w:rPr>
  </w:style>
  <w:style w:type="paragraph" w:styleId="Sprechblasentext">
    <w:name w:val="Balloon Text"/>
    <w:basedOn w:val="Standard"/>
    <w:semiHidden/>
    <w:rsid w:val="00142383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B661BD"/>
    <w:pPr>
      <w:pBdr>
        <w:top w:val="single" w:sz="4" w:space="7" w:color="auto"/>
        <w:left w:val="single" w:sz="4" w:space="4" w:color="auto"/>
        <w:bottom w:val="single" w:sz="4" w:space="6" w:color="auto"/>
        <w:right w:val="single" w:sz="4" w:space="4" w:color="auto"/>
      </w:pBdr>
      <w:tabs>
        <w:tab w:val="left" w:pos="567"/>
        <w:tab w:val="left" w:pos="1134"/>
        <w:tab w:val="left" w:pos="2552"/>
        <w:tab w:val="left" w:pos="4253"/>
        <w:tab w:val="center" w:pos="4678"/>
        <w:tab w:val="left" w:pos="5670"/>
      </w:tabs>
      <w:spacing w:after="120"/>
      <w:jc w:val="both"/>
    </w:pPr>
    <w:rPr>
      <w:rFonts w:ascii="Arial" w:hAnsi="Arial"/>
      <w:sz w:val="18"/>
      <w:szCs w:val="20"/>
      <w:lang w:val="de-DE"/>
    </w:rPr>
  </w:style>
  <w:style w:type="paragraph" w:styleId="Textkrper2">
    <w:name w:val="Body Text 2"/>
    <w:basedOn w:val="Standard"/>
    <w:rsid w:val="00B661BD"/>
    <w:pPr>
      <w:pBdr>
        <w:top w:val="single" w:sz="4" w:space="7" w:color="auto"/>
        <w:left w:val="single" w:sz="4" w:space="4" w:color="auto"/>
        <w:bottom w:val="single" w:sz="4" w:space="6" w:color="auto"/>
        <w:right w:val="single" w:sz="4" w:space="4" w:color="auto"/>
      </w:pBdr>
      <w:tabs>
        <w:tab w:val="left" w:pos="567"/>
        <w:tab w:val="left" w:pos="1134"/>
        <w:tab w:val="left" w:pos="2552"/>
        <w:tab w:val="left" w:pos="4253"/>
        <w:tab w:val="center" w:pos="4678"/>
        <w:tab w:val="left" w:pos="5670"/>
      </w:tabs>
      <w:spacing w:after="120"/>
      <w:jc w:val="both"/>
    </w:pPr>
    <w:rPr>
      <w:rFonts w:ascii="Arial" w:hAnsi="Arial"/>
      <w:b/>
      <w:sz w:val="18"/>
      <w:szCs w:val="20"/>
      <w:lang w:val="de-DE"/>
    </w:rPr>
  </w:style>
  <w:style w:type="paragraph" w:customStyle="1" w:styleId="Default">
    <w:name w:val="Default"/>
    <w:rsid w:val="009039C6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A25854"/>
    <w:pPr>
      <w:ind w:left="720"/>
      <w:contextualSpacing/>
    </w:pPr>
  </w:style>
  <w:style w:type="paragraph" w:customStyle="1" w:styleId="Kopfzeile71060light">
    <w:name w:val="Kopfzeile_7_10_60_light"/>
    <w:basedOn w:val="Standard"/>
    <w:rsid w:val="00127A77"/>
    <w:pPr>
      <w:widowControl w:val="0"/>
      <w:tabs>
        <w:tab w:val="left" w:pos="6804"/>
        <w:tab w:val="left" w:pos="7655"/>
      </w:tabs>
      <w:autoSpaceDE w:val="0"/>
      <w:autoSpaceDN w:val="0"/>
      <w:adjustRightInd w:val="0"/>
      <w:spacing w:line="200" w:lineRule="atLeast"/>
      <w:ind w:left="3459" w:right="-1731"/>
      <w:textAlignment w:val="center"/>
    </w:pPr>
    <w:rPr>
      <w:rFonts w:ascii="Vectora LH Light" w:hAnsi="Vectora LH Light"/>
      <w:color w:val="000000"/>
      <w:spacing w:val="11"/>
      <w:sz w:val="14"/>
      <w:szCs w:val="20"/>
      <w:lang w:val="de-DE" w:eastAsia="de-DE"/>
    </w:rPr>
  </w:style>
  <w:style w:type="paragraph" w:customStyle="1" w:styleId="2Haupttitel12auto6045">
    <w:name w:val="2_Haupttitel_12_auto_60_45%"/>
    <w:basedOn w:val="Standard"/>
    <w:rsid w:val="00590345"/>
    <w:pPr>
      <w:widowControl w:val="0"/>
      <w:autoSpaceDE w:val="0"/>
      <w:autoSpaceDN w:val="0"/>
      <w:adjustRightInd w:val="0"/>
      <w:textAlignment w:val="center"/>
    </w:pPr>
    <w:rPr>
      <w:rFonts w:ascii="Vectora LH Black" w:hAnsi="Vectora LH Black"/>
      <w:color w:val="737373"/>
      <w:spacing w:val="11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8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daniellemeyer/Library/Containers/com.apple.mail/Data/Library/Mail%20Downloads/09CAD5D3-E3B3-4178-AA14-612864D613C1/170%20Formular%20Selbstdeklaratio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170 Formular Selbstdeklaration.dotx</Template>
  <TotalTime>0</TotalTime>
  <Pages>1</Pages>
  <Words>208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Selbstdeklarationsformular</vt:lpstr>
    </vt:vector>
  </TitlesOfParts>
  <Company>Rechtsdienst Stadt Thun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Selbstdeklarationsformular</dc:title>
  <dc:creator>Microsoft Office User</dc:creator>
  <cp:lastModifiedBy>Lizenz 07</cp:lastModifiedBy>
  <cp:revision>4</cp:revision>
  <cp:lastPrinted>2017-02-15T14:23:00Z</cp:lastPrinted>
  <dcterms:created xsi:type="dcterms:W3CDTF">2021-11-22T20:11:00Z</dcterms:created>
  <dcterms:modified xsi:type="dcterms:W3CDTF">2022-05-05T16:08:00Z</dcterms:modified>
</cp:coreProperties>
</file>